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27E" w:rsidRDefault="00FF627E" w:rsidP="002D2F98">
      <w:pPr>
        <w:pStyle w:val="Title"/>
        <w:rPr>
          <w:b/>
          <w:szCs w:val="28"/>
        </w:rPr>
      </w:pPr>
      <w:r>
        <w:rPr>
          <w:b/>
          <w:szCs w:val="28"/>
        </w:rPr>
        <w:t xml:space="preserve">                                                                                                        </w:t>
      </w:r>
    </w:p>
    <w:p w:rsidR="00FF627E" w:rsidRDefault="00FF627E" w:rsidP="002D2F98">
      <w:pPr>
        <w:pStyle w:val="Title"/>
        <w:rPr>
          <w:b/>
          <w:szCs w:val="28"/>
        </w:rPr>
      </w:pPr>
      <w:r w:rsidRPr="007830FB">
        <w:rPr>
          <w:b/>
          <w:szCs w:val="28"/>
        </w:rPr>
        <w:t>КРЕМЕНЕЦЬКА МІСЬКА РАДА</w:t>
      </w:r>
    </w:p>
    <w:p w:rsidR="00FF627E" w:rsidRDefault="00FF627E" w:rsidP="002D2F98">
      <w:pPr>
        <w:pStyle w:val="Title"/>
        <w:rPr>
          <w:b/>
          <w:szCs w:val="28"/>
        </w:rPr>
      </w:pPr>
    </w:p>
    <w:p w:rsidR="00FF627E" w:rsidRPr="007830FB" w:rsidRDefault="00FF627E" w:rsidP="00DD00D9">
      <w:pPr>
        <w:jc w:val="center"/>
        <w:rPr>
          <w:b/>
          <w:sz w:val="28"/>
          <w:szCs w:val="28"/>
          <w:lang w:val="uk-UA"/>
        </w:rPr>
      </w:pPr>
      <w:r w:rsidRPr="007830FB">
        <w:rPr>
          <w:b/>
          <w:sz w:val="28"/>
          <w:szCs w:val="28"/>
          <w:lang w:val="uk-UA"/>
        </w:rPr>
        <w:t>ВИКОНАВЧИЙ КОМІТЕТ</w:t>
      </w:r>
    </w:p>
    <w:p w:rsidR="00FF627E" w:rsidRDefault="00FF627E" w:rsidP="006964BB">
      <w:pPr>
        <w:pStyle w:val="Heading1"/>
        <w:rPr>
          <w:szCs w:val="28"/>
        </w:rPr>
      </w:pPr>
    </w:p>
    <w:p w:rsidR="00FF627E" w:rsidRPr="007830FB" w:rsidRDefault="00FF627E" w:rsidP="006964BB">
      <w:pPr>
        <w:pStyle w:val="Heading1"/>
        <w:rPr>
          <w:szCs w:val="28"/>
        </w:rPr>
      </w:pPr>
      <w:r w:rsidRPr="007830FB">
        <w:rPr>
          <w:szCs w:val="28"/>
        </w:rPr>
        <w:t>Р І Ш Е Н Н Я</w:t>
      </w:r>
    </w:p>
    <w:p w:rsidR="00FF627E" w:rsidRPr="007830FB" w:rsidRDefault="00FF627E" w:rsidP="006964BB">
      <w:pPr>
        <w:pStyle w:val="Heading1"/>
      </w:pPr>
    </w:p>
    <w:p w:rsidR="00FF627E" w:rsidRPr="007830FB" w:rsidRDefault="00FF627E" w:rsidP="006964BB">
      <w:pPr>
        <w:pStyle w:val="Heading1"/>
        <w:rPr>
          <w:sz w:val="32"/>
          <w:szCs w:val="32"/>
        </w:rPr>
      </w:pPr>
      <w:r w:rsidRPr="007830FB">
        <w:t xml:space="preserve"> </w:t>
      </w:r>
    </w:p>
    <w:p w:rsidR="00FF627E" w:rsidRDefault="00FF627E" w:rsidP="00FE09C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 15 січня 2020</w:t>
      </w:r>
      <w:r w:rsidRPr="007830FB">
        <w:rPr>
          <w:b/>
          <w:sz w:val="28"/>
          <w:szCs w:val="28"/>
          <w:lang w:val="uk-UA"/>
        </w:rPr>
        <w:t xml:space="preserve"> року                                            </w:t>
      </w:r>
      <w:r>
        <w:rPr>
          <w:b/>
          <w:sz w:val="28"/>
          <w:szCs w:val="28"/>
          <w:lang w:val="uk-UA"/>
        </w:rPr>
        <w:t xml:space="preserve">            </w:t>
      </w:r>
      <w:r w:rsidRPr="007830FB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ab/>
        <w:t xml:space="preserve">           № 1825</w:t>
      </w:r>
    </w:p>
    <w:p w:rsidR="00FF627E" w:rsidRPr="007830FB" w:rsidRDefault="00FF627E" w:rsidP="00FE09C0">
      <w:pPr>
        <w:rPr>
          <w:b/>
          <w:sz w:val="28"/>
          <w:szCs w:val="28"/>
          <w:lang w:val="uk-UA"/>
        </w:rPr>
      </w:pPr>
    </w:p>
    <w:p w:rsidR="00FF627E" w:rsidRPr="007830FB" w:rsidRDefault="00FF627E" w:rsidP="006964BB">
      <w:pPr>
        <w:rPr>
          <w:b/>
          <w:sz w:val="28"/>
          <w:szCs w:val="28"/>
          <w:lang w:val="uk-UA"/>
        </w:rPr>
      </w:pPr>
    </w:p>
    <w:p w:rsidR="00FF627E" w:rsidRDefault="00FF627E" w:rsidP="00AB5D25">
      <w:pPr>
        <w:rPr>
          <w:b/>
          <w:sz w:val="28"/>
          <w:szCs w:val="28"/>
          <w:lang w:val="uk-UA"/>
        </w:rPr>
      </w:pPr>
      <w:r w:rsidRPr="00AB5D25">
        <w:rPr>
          <w:b/>
          <w:sz w:val="28"/>
          <w:szCs w:val="28"/>
        </w:rPr>
        <w:t xml:space="preserve">Про розгляд </w:t>
      </w:r>
      <w:r>
        <w:rPr>
          <w:b/>
          <w:sz w:val="28"/>
          <w:szCs w:val="28"/>
          <w:lang w:val="uk-UA"/>
        </w:rPr>
        <w:t>звернення</w:t>
      </w:r>
      <w:r w:rsidRPr="00AB5D25">
        <w:rPr>
          <w:b/>
          <w:sz w:val="28"/>
          <w:szCs w:val="28"/>
        </w:rPr>
        <w:t xml:space="preserve"> </w:t>
      </w:r>
    </w:p>
    <w:p w:rsidR="00FF627E" w:rsidRDefault="00FF627E" w:rsidP="00F76F01">
      <w:pPr>
        <w:rPr>
          <w:b/>
          <w:sz w:val="28"/>
          <w:szCs w:val="28"/>
          <w:lang w:val="uk-UA"/>
        </w:rPr>
      </w:pPr>
      <w:r w:rsidRPr="00B66C8C">
        <w:rPr>
          <w:b/>
          <w:sz w:val="28"/>
          <w:szCs w:val="28"/>
          <w:lang w:val="uk-UA"/>
        </w:rPr>
        <w:t xml:space="preserve">гр. </w:t>
      </w:r>
      <w:r>
        <w:rPr>
          <w:b/>
          <w:sz w:val="28"/>
          <w:szCs w:val="28"/>
          <w:lang w:val="uk-UA"/>
        </w:rPr>
        <w:t xml:space="preserve">Туницького Анатолія Георгійовича </w:t>
      </w:r>
    </w:p>
    <w:p w:rsidR="00FF627E" w:rsidRDefault="00FF627E" w:rsidP="002D2F98">
      <w:pPr>
        <w:jc w:val="both"/>
        <w:rPr>
          <w:b/>
          <w:sz w:val="28"/>
          <w:szCs w:val="28"/>
          <w:lang w:val="uk-UA"/>
        </w:rPr>
      </w:pPr>
      <w:r w:rsidRPr="00B66C8C">
        <w:rPr>
          <w:b/>
          <w:sz w:val="28"/>
          <w:szCs w:val="28"/>
          <w:lang w:val="uk-UA"/>
        </w:rPr>
        <w:t>щодо зміни поштової адреси</w:t>
      </w:r>
      <w:r>
        <w:rPr>
          <w:b/>
          <w:sz w:val="28"/>
          <w:szCs w:val="28"/>
          <w:lang w:val="uk-UA"/>
        </w:rPr>
        <w:t xml:space="preserve"> нерухомому майну</w:t>
      </w:r>
    </w:p>
    <w:p w:rsidR="00FF627E" w:rsidRPr="00AB5D25" w:rsidRDefault="00FF627E" w:rsidP="002D2F98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(житловому будинку)</w:t>
      </w:r>
    </w:p>
    <w:p w:rsidR="00FF627E" w:rsidRDefault="00FF627E" w:rsidP="00AB5D25">
      <w:pPr>
        <w:jc w:val="both"/>
        <w:rPr>
          <w:sz w:val="28"/>
          <w:szCs w:val="28"/>
          <w:lang w:val="uk-UA"/>
        </w:rPr>
      </w:pPr>
      <w:r w:rsidRPr="00B228CF">
        <w:rPr>
          <w:sz w:val="28"/>
          <w:szCs w:val="28"/>
          <w:lang w:val="uk-UA"/>
        </w:rPr>
        <w:t xml:space="preserve">        </w:t>
      </w:r>
    </w:p>
    <w:p w:rsidR="00FF627E" w:rsidRPr="00861827" w:rsidRDefault="00FF627E" w:rsidP="002D2F98">
      <w:pPr>
        <w:ind w:firstLine="567"/>
        <w:jc w:val="both"/>
        <w:rPr>
          <w:b/>
          <w:bCs/>
          <w:sz w:val="28"/>
          <w:szCs w:val="28"/>
          <w:lang w:val="uk-UA"/>
        </w:rPr>
      </w:pPr>
      <w:r w:rsidRPr="00AB5D25">
        <w:rPr>
          <w:sz w:val="28"/>
          <w:szCs w:val="28"/>
          <w:lang w:val="uk-UA"/>
        </w:rPr>
        <w:t>Розглянувши звернення гр.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Туницький Анатолій Георгійович </w:t>
      </w:r>
      <w:r w:rsidRPr="00AB5D25">
        <w:rPr>
          <w:sz w:val="28"/>
          <w:szCs w:val="28"/>
          <w:lang w:val="uk-UA"/>
        </w:rPr>
        <w:t xml:space="preserve">щодо зміни поштової адреси житловому </w:t>
      </w:r>
      <w:r>
        <w:rPr>
          <w:sz w:val="28"/>
          <w:szCs w:val="28"/>
          <w:lang w:val="uk-UA"/>
        </w:rPr>
        <w:t xml:space="preserve">будинку по </w:t>
      </w:r>
      <w:r w:rsidRPr="00AB5D25">
        <w:rPr>
          <w:sz w:val="28"/>
          <w:szCs w:val="28"/>
          <w:lang w:val="uk-UA"/>
        </w:rPr>
        <w:t xml:space="preserve">вул. </w:t>
      </w:r>
      <w:r>
        <w:rPr>
          <w:sz w:val="28"/>
          <w:szCs w:val="28"/>
          <w:lang w:val="uk-UA"/>
        </w:rPr>
        <w:t xml:space="preserve">Сичівка </w:t>
      </w:r>
      <w:r>
        <w:rPr>
          <w:sz w:val="28"/>
          <w:szCs w:val="28"/>
          <w:lang w:val="en-US"/>
        </w:rPr>
        <w:t>I</w:t>
      </w:r>
      <w:r w:rsidRPr="00AB5D25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8, в </w:t>
      </w:r>
      <w:r w:rsidRPr="00AB5D25">
        <w:rPr>
          <w:sz w:val="28"/>
          <w:szCs w:val="28"/>
          <w:lang w:val="uk-UA"/>
        </w:rPr>
        <w:t xml:space="preserve">м. </w:t>
      </w:r>
      <w:r>
        <w:rPr>
          <w:sz w:val="28"/>
          <w:szCs w:val="28"/>
          <w:lang w:val="uk-UA"/>
        </w:rPr>
        <w:t xml:space="preserve">Кременець у зв’язку </w:t>
      </w:r>
      <w:r w:rsidRPr="00AB5D2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із впорядкуванням адресного господарства</w:t>
      </w:r>
      <w:r w:rsidRPr="00AB5D25">
        <w:rPr>
          <w:sz w:val="28"/>
          <w:szCs w:val="28"/>
          <w:lang w:val="uk-UA"/>
        </w:rPr>
        <w:t xml:space="preserve">  з присвоєнням нової поштової адреси:</w:t>
      </w:r>
      <w:r>
        <w:rPr>
          <w:sz w:val="28"/>
          <w:szCs w:val="28"/>
          <w:lang w:val="uk-UA"/>
        </w:rPr>
        <w:t xml:space="preserve"> </w:t>
      </w:r>
      <w:r w:rsidRPr="00AB5D25">
        <w:rPr>
          <w:sz w:val="28"/>
          <w:szCs w:val="28"/>
          <w:lang w:val="uk-UA"/>
        </w:rPr>
        <w:t xml:space="preserve">м. Кременець </w:t>
      </w:r>
      <w:r>
        <w:rPr>
          <w:sz w:val="28"/>
          <w:szCs w:val="28"/>
          <w:lang w:val="uk-UA"/>
        </w:rPr>
        <w:t>про</w:t>
      </w:r>
      <w:r w:rsidRPr="00AB5D25">
        <w:rPr>
          <w:sz w:val="28"/>
          <w:szCs w:val="28"/>
          <w:lang w:val="uk-UA"/>
        </w:rPr>
        <w:t xml:space="preserve">вул. </w:t>
      </w:r>
      <w:r>
        <w:rPr>
          <w:sz w:val="28"/>
          <w:szCs w:val="28"/>
          <w:lang w:val="uk-UA"/>
        </w:rPr>
        <w:t xml:space="preserve">Сичівка </w:t>
      </w:r>
      <w:r>
        <w:rPr>
          <w:sz w:val="28"/>
          <w:szCs w:val="28"/>
          <w:lang w:val="en-US"/>
        </w:rPr>
        <w:t>I</w:t>
      </w:r>
      <w:r w:rsidRPr="00AB5D25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8</w:t>
      </w:r>
      <w:r w:rsidRPr="00AB5D25">
        <w:rPr>
          <w:sz w:val="28"/>
          <w:szCs w:val="28"/>
          <w:lang w:val="uk-UA"/>
        </w:rPr>
        <w:t>, керуючись ст. 31</w:t>
      </w:r>
      <w:r>
        <w:rPr>
          <w:sz w:val="28"/>
          <w:szCs w:val="28"/>
          <w:lang w:val="uk-UA"/>
        </w:rPr>
        <w:t xml:space="preserve"> Закону України </w:t>
      </w:r>
      <w:r w:rsidRPr="00AB5D25">
        <w:rPr>
          <w:sz w:val="28"/>
          <w:szCs w:val="28"/>
          <w:lang w:val="uk-UA"/>
        </w:rPr>
        <w:t xml:space="preserve">«Про місцеве самоврядування в Україні», виконавчий комітет </w:t>
      </w:r>
      <w:r w:rsidRPr="00861827">
        <w:rPr>
          <w:b/>
          <w:bCs/>
          <w:sz w:val="28"/>
          <w:szCs w:val="28"/>
          <w:lang w:val="uk-UA"/>
        </w:rPr>
        <w:t>Кременецької міської ради</w:t>
      </w:r>
    </w:p>
    <w:p w:rsidR="00FF627E" w:rsidRPr="00B228CF" w:rsidRDefault="00FF627E" w:rsidP="00630149">
      <w:pPr>
        <w:tabs>
          <w:tab w:val="left" w:pos="900"/>
          <w:tab w:val="num" w:pos="1935"/>
        </w:tabs>
        <w:jc w:val="both"/>
        <w:rPr>
          <w:sz w:val="28"/>
          <w:szCs w:val="28"/>
          <w:lang w:val="uk-UA"/>
        </w:rPr>
      </w:pPr>
    </w:p>
    <w:p w:rsidR="00FF627E" w:rsidRPr="00B228CF" w:rsidRDefault="00FF627E" w:rsidP="00630149">
      <w:pPr>
        <w:tabs>
          <w:tab w:val="left" w:pos="900"/>
        </w:tabs>
        <w:ind w:left="360"/>
        <w:jc w:val="center"/>
        <w:rPr>
          <w:sz w:val="28"/>
          <w:szCs w:val="28"/>
          <w:lang w:val="uk-UA"/>
        </w:rPr>
      </w:pPr>
      <w:r w:rsidRPr="00B228CF">
        <w:rPr>
          <w:sz w:val="28"/>
          <w:szCs w:val="28"/>
          <w:lang w:val="uk-UA"/>
        </w:rPr>
        <w:t>В И Р І Ш И В:</w:t>
      </w:r>
    </w:p>
    <w:p w:rsidR="00FF627E" w:rsidRPr="00B228CF" w:rsidRDefault="00FF627E" w:rsidP="00630149">
      <w:pPr>
        <w:ind w:left="180"/>
        <w:jc w:val="both"/>
        <w:rPr>
          <w:sz w:val="28"/>
          <w:szCs w:val="28"/>
          <w:lang w:val="uk-UA"/>
        </w:rPr>
      </w:pPr>
    </w:p>
    <w:p w:rsidR="00FF627E" w:rsidRDefault="00FF627E" w:rsidP="00DB59B5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зв’язку з впорядкуванням адресного господарства змінити поштову адресу житловому будинку, </w:t>
      </w:r>
      <w:r w:rsidRPr="00E54A8C">
        <w:rPr>
          <w:sz w:val="28"/>
          <w:szCs w:val="28"/>
          <w:lang w:val="uk-UA"/>
        </w:rPr>
        <w:t xml:space="preserve">що знаходиться по </w:t>
      </w:r>
      <w:r>
        <w:rPr>
          <w:sz w:val="28"/>
          <w:szCs w:val="28"/>
          <w:lang w:val="uk-UA"/>
        </w:rPr>
        <w:t xml:space="preserve">вул. Сичівка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lang w:val="uk-UA"/>
        </w:rPr>
        <w:t xml:space="preserve">,8, та належить                        </w:t>
      </w:r>
      <w:r w:rsidRPr="00E54A8C">
        <w:rPr>
          <w:sz w:val="28"/>
          <w:szCs w:val="28"/>
          <w:lang w:val="uk-UA"/>
        </w:rPr>
        <w:t>гр.</w:t>
      </w:r>
      <w:r>
        <w:rPr>
          <w:sz w:val="28"/>
          <w:szCs w:val="28"/>
          <w:lang w:val="uk-UA"/>
        </w:rPr>
        <w:t xml:space="preserve"> </w:t>
      </w:r>
      <w:r w:rsidRPr="006A164C">
        <w:rPr>
          <w:b/>
          <w:sz w:val="28"/>
          <w:szCs w:val="28"/>
          <w:lang w:val="uk-UA"/>
        </w:rPr>
        <w:t>Туницькому Анатолію Георгійовичу</w:t>
      </w:r>
      <w:r w:rsidRPr="00E54A8C">
        <w:rPr>
          <w:sz w:val="28"/>
          <w:szCs w:val="28"/>
          <w:lang w:val="uk-UA"/>
        </w:rPr>
        <w:t xml:space="preserve"> з присвоєнням </w:t>
      </w:r>
      <w:r>
        <w:rPr>
          <w:sz w:val="28"/>
          <w:szCs w:val="28"/>
          <w:lang w:val="uk-UA"/>
        </w:rPr>
        <w:t xml:space="preserve">нової </w:t>
      </w:r>
      <w:r w:rsidRPr="00E54A8C">
        <w:rPr>
          <w:sz w:val="28"/>
          <w:szCs w:val="28"/>
          <w:lang w:val="uk-UA"/>
        </w:rPr>
        <w:t xml:space="preserve">поштової адреси: </w:t>
      </w:r>
      <w:r>
        <w:rPr>
          <w:sz w:val="28"/>
          <w:szCs w:val="28"/>
          <w:lang w:val="uk-UA"/>
        </w:rPr>
        <w:t xml:space="preserve">            </w:t>
      </w:r>
      <w:r w:rsidRPr="00E54A8C">
        <w:rPr>
          <w:sz w:val="28"/>
          <w:szCs w:val="28"/>
          <w:lang w:val="uk-UA"/>
        </w:rPr>
        <w:t>м.</w:t>
      </w:r>
      <w:r>
        <w:rPr>
          <w:sz w:val="28"/>
          <w:szCs w:val="28"/>
          <w:lang w:val="uk-UA"/>
        </w:rPr>
        <w:t xml:space="preserve"> </w:t>
      </w:r>
      <w:r w:rsidRPr="00E54A8C">
        <w:rPr>
          <w:sz w:val="28"/>
          <w:szCs w:val="28"/>
          <w:lang w:val="uk-UA"/>
        </w:rPr>
        <w:t xml:space="preserve">Кременець, </w:t>
      </w:r>
      <w:r>
        <w:rPr>
          <w:sz w:val="28"/>
          <w:szCs w:val="28"/>
          <w:lang w:val="uk-UA"/>
        </w:rPr>
        <w:t xml:space="preserve">провул.Сичівка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lang w:val="uk-UA"/>
        </w:rPr>
        <w:t>,8</w:t>
      </w:r>
      <w:r w:rsidRPr="00E54A8C">
        <w:rPr>
          <w:sz w:val="28"/>
          <w:szCs w:val="28"/>
          <w:lang w:val="uk-UA"/>
        </w:rPr>
        <w:t xml:space="preserve">. </w:t>
      </w:r>
    </w:p>
    <w:p w:rsidR="00FF627E" w:rsidRPr="00B228CF" w:rsidRDefault="00FF627E" w:rsidP="0063014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B228CF">
        <w:rPr>
          <w:sz w:val="28"/>
          <w:szCs w:val="28"/>
          <w:lang w:val="uk-UA"/>
        </w:rPr>
        <w:t xml:space="preserve">Рекомендувати </w:t>
      </w:r>
      <w:r w:rsidRPr="00AB5D25">
        <w:rPr>
          <w:sz w:val="28"/>
          <w:szCs w:val="28"/>
          <w:lang w:val="uk-UA"/>
        </w:rPr>
        <w:t>гр.</w:t>
      </w:r>
      <w:r>
        <w:rPr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z w:val="28"/>
          <w:szCs w:val="28"/>
          <w:shd w:val="clear" w:color="auto" w:fill="FFFFFF"/>
          <w:lang w:val="uk-UA"/>
        </w:rPr>
        <w:t>Туницькому Анатолію Георгійовичу</w:t>
      </w:r>
      <w:r w:rsidRPr="00B228CF">
        <w:rPr>
          <w:sz w:val="28"/>
          <w:szCs w:val="28"/>
          <w:lang w:val="uk-UA"/>
        </w:rPr>
        <w:t>, керуючись Законом України «Про державну реєстрацію речових прав на нерухоме майно та їх обтяжень»,  здійснити державну реєстрацію речових прав на нерухоме майно  відповідно до п.1 даного рішення.</w:t>
      </w:r>
    </w:p>
    <w:p w:rsidR="00FF627E" w:rsidRPr="00B228CF" w:rsidRDefault="00FF627E" w:rsidP="00235BB0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B228CF">
        <w:rPr>
          <w:sz w:val="28"/>
          <w:szCs w:val="28"/>
          <w:lang w:val="uk-UA"/>
        </w:rPr>
        <w:t xml:space="preserve">Рекомендувати </w:t>
      </w:r>
      <w:r w:rsidRPr="00AB5D25">
        <w:rPr>
          <w:sz w:val="28"/>
          <w:szCs w:val="28"/>
          <w:lang w:val="uk-UA"/>
        </w:rPr>
        <w:t>гр.</w:t>
      </w:r>
      <w:r w:rsidRPr="00861827">
        <w:rPr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b/>
          <w:bCs/>
          <w:color w:val="000000"/>
          <w:sz w:val="28"/>
          <w:szCs w:val="28"/>
          <w:shd w:val="clear" w:color="auto" w:fill="FFFFFF"/>
          <w:lang w:val="uk-UA"/>
        </w:rPr>
        <w:t>Туницькому Анатолію Георгійовичу</w:t>
      </w:r>
      <w:r w:rsidRPr="00B228CF">
        <w:rPr>
          <w:sz w:val="28"/>
          <w:szCs w:val="28"/>
          <w:lang w:val="uk-UA"/>
        </w:rPr>
        <w:t xml:space="preserve"> привести адресний аншлаг до належного стану, – відповідно до пропозицій, затверджених рішенням першого пленарного засідання вісімнадцятої сесії </w:t>
      </w:r>
      <w:r w:rsidRPr="00B228CF">
        <w:rPr>
          <w:sz w:val="28"/>
          <w:szCs w:val="28"/>
          <w:lang w:val="en-US"/>
        </w:rPr>
        <w:t>VI</w:t>
      </w:r>
      <w:r w:rsidRPr="00B228CF">
        <w:rPr>
          <w:sz w:val="28"/>
          <w:szCs w:val="28"/>
          <w:lang w:val="uk-UA"/>
        </w:rPr>
        <w:t xml:space="preserve"> скликання Кременецької міської ради № 1200 від 24 квітня 2012 року.</w:t>
      </w:r>
    </w:p>
    <w:p w:rsidR="00FF627E" w:rsidRPr="00B228CF" w:rsidRDefault="00FF627E" w:rsidP="0063014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B228CF">
        <w:rPr>
          <w:sz w:val="28"/>
          <w:szCs w:val="28"/>
          <w:lang w:val="uk-UA"/>
        </w:rPr>
        <w:t>Контроль за виконанням рішення покласти на</w:t>
      </w:r>
      <w:r>
        <w:rPr>
          <w:sz w:val="28"/>
          <w:szCs w:val="28"/>
          <w:lang w:val="uk-UA"/>
        </w:rPr>
        <w:t xml:space="preserve"> заступника міського голови Ярослава Риндича</w:t>
      </w:r>
      <w:r w:rsidRPr="00B228CF">
        <w:rPr>
          <w:sz w:val="28"/>
          <w:szCs w:val="28"/>
          <w:lang w:val="uk-UA"/>
        </w:rPr>
        <w:t>.</w:t>
      </w:r>
    </w:p>
    <w:p w:rsidR="00FF627E" w:rsidRPr="00B228CF" w:rsidRDefault="00FF627E" w:rsidP="00630149">
      <w:pPr>
        <w:ind w:left="360"/>
        <w:jc w:val="both"/>
        <w:rPr>
          <w:sz w:val="28"/>
          <w:szCs w:val="28"/>
          <w:lang w:val="uk-UA"/>
        </w:rPr>
      </w:pPr>
    </w:p>
    <w:p w:rsidR="00FF627E" w:rsidRPr="00B228CF" w:rsidRDefault="00FF627E" w:rsidP="006964BB">
      <w:pPr>
        <w:ind w:firstLine="720"/>
        <w:rPr>
          <w:sz w:val="28"/>
          <w:szCs w:val="28"/>
          <w:lang w:val="uk-UA"/>
        </w:rPr>
      </w:pPr>
    </w:p>
    <w:p w:rsidR="00FF627E" w:rsidRPr="00B228CF" w:rsidRDefault="00FF627E" w:rsidP="006964B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</w:t>
      </w:r>
      <w:r w:rsidRPr="00B228CF">
        <w:rPr>
          <w:b/>
          <w:sz w:val="28"/>
          <w:szCs w:val="28"/>
          <w:lang w:val="uk-UA"/>
        </w:rPr>
        <w:t>іськ</w:t>
      </w:r>
      <w:r>
        <w:rPr>
          <w:b/>
          <w:sz w:val="28"/>
          <w:szCs w:val="28"/>
          <w:lang w:val="uk-UA"/>
        </w:rPr>
        <w:t>ий</w:t>
      </w:r>
      <w:r w:rsidRPr="00B228CF">
        <w:rPr>
          <w:b/>
          <w:sz w:val="28"/>
          <w:szCs w:val="28"/>
          <w:lang w:val="uk-UA"/>
        </w:rPr>
        <w:t xml:space="preserve"> голов</w:t>
      </w:r>
      <w:r>
        <w:rPr>
          <w:b/>
          <w:sz w:val="28"/>
          <w:szCs w:val="28"/>
          <w:lang w:val="uk-UA"/>
        </w:rPr>
        <w:t>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Олексій КОВАЛЬЧУК</w:t>
      </w:r>
    </w:p>
    <w:p w:rsidR="00FF627E" w:rsidRDefault="00FF627E" w:rsidP="006964BB">
      <w:pPr>
        <w:rPr>
          <w:lang w:val="uk-UA"/>
        </w:rPr>
      </w:pPr>
    </w:p>
    <w:p w:rsidR="00FF627E" w:rsidRDefault="00FF627E" w:rsidP="006964BB">
      <w:pPr>
        <w:rPr>
          <w:lang w:val="uk-UA"/>
        </w:rPr>
      </w:pPr>
      <w:r>
        <w:rPr>
          <w:lang w:val="uk-UA"/>
        </w:rPr>
        <w:t>Ярослав Риндич</w:t>
      </w:r>
    </w:p>
    <w:p w:rsidR="00FF627E" w:rsidRDefault="00FF627E" w:rsidP="00861827">
      <w:pPr>
        <w:jc w:val="both"/>
        <w:rPr>
          <w:lang w:val="uk-UA"/>
        </w:rPr>
      </w:pPr>
      <w:r>
        <w:rPr>
          <w:lang w:val="uk-UA"/>
        </w:rPr>
        <w:t>Віталій Чорнозуб</w:t>
      </w:r>
    </w:p>
    <w:p w:rsidR="00FF627E" w:rsidRPr="00FE584D" w:rsidRDefault="00FF627E" w:rsidP="008746FE">
      <w:pPr>
        <w:jc w:val="both"/>
        <w:rPr>
          <w:lang w:val="uk-UA"/>
        </w:rPr>
      </w:pPr>
      <w:r>
        <w:rPr>
          <w:lang w:val="uk-UA"/>
        </w:rPr>
        <w:t>Олена Тартак</w:t>
      </w:r>
    </w:p>
    <w:p w:rsidR="00FF627E" w:rsidRDefault="00FF627E" w:rsidP="006964BB">
      <w:pPr>
        <w:rPr>
          <w:lang w:val="uk-UA"/>
        </w:rPr>
      </w:pPr>
    </w:p>
    <w:sectPr w:rsidR="00FF627E" w:rsidSect="005B4DC5">
      <w:pgSz w:w="11906" w:h="16838"/>
      <w:pgMar w:top="850" w:right="424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627E" w:rsidRDefault="00FF627E" w:rsidP="0061524F">
      <w:r>
        <w:separator/>
      </w:r>
    </w:p>
  </w:endnote>
  <w:endnote w:type="continuationSeparator" w:id="0">
    <w:p w:rsidR="00FF627E" w:rsidRDefault="00FF627E" w:rsidP="006152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627E" w:rsidRDefault="00FF627E" w:rsidP="0061524F">
      <w:r>
        <w:separator/>
      </w:r>
    </w:p>
  </w:footnote>
  <w:footnote w:type="continuationSeparator" w:id="0">
    <w:p w:rsidR="00FF627E" w:rsidRDefault="00FF627E" w:rsidP="006152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F0737"/>
    <w:multiLevelType w:val="hybridMultilevel"/>
    <w:tmpl w:val="0FAA7170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16F522C"/>
    <w:multiLevelType w:val="hybridMultilevel"/>
    <w:tmpl w:val="DC5668DE"/>
    <w:lvl w:ilvl="0" w:tplc="A6B2769C">
      <w:start w:val="1"/>
      <w:numFmt w:val="decimal"/>
      <w:lvlText w:val="%1."/>
      <w:lvlJc w:val="left"/>
      <w:pPr>
        <w:tabs>
          <w:tab w:val="num" w:pos="720"/>
        </w:tabs>
        <w:ind w:firstLine="360"/>
      </w:pPr>
      <w:rPr>
        <w:rFonts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64BB"/>
    <w:rsid w:val="00014A38"/>
    <w:rsid w:val="000157C5"/>
    <w:rsid w:val="00017FC6"/>
    <w:rsid w:val="00020457"/>
    <w:rsid w:val="00025389"/>
    <w:rsid w:val="00036BEB"/>
    <w:rsid w:val="00045AFF"/>
    <w:rsid w:val="00046D43"/>
    <w:rsid w:val="00052682"/>
    <w:rsid w:val="00062A03"/>
    <w:rsid w:val="000A4F4B"/>
    <w:rsid w:val="000E481B"/>
    <w:rsid w:val="000E69E5"/>
    <w:rsid w:val="000F084B"/>
    <w:rsid w:val="000F7A40"/>
    <w:rsid w:val="00121846"/>
    <w:rsid w:val="00133590"/>
    <w:rsid w:val="00140741"/>
    <w:rsid w:val="00142525"/>
    <w:rsid w:val="0014659F"/>
    <w:rsid w:val="00155E38"/>
    <w:rsid w:val="00167CB0"/>
    <w:rsid w:val="00171162"/>
    <w:rsid w:val="00180BD0"/>
    <w:rsid w:val="00185391"/>
    <w:rsid w:val="00194F04"/>
    <w:rsid w:val="001A1427"/>
    <w:rsid w:val="001A2517"/>
    <w:rsid w:val="001C2F74"/>
    <w:rsid w:val="001F592B"/>
    <w:rsid w:val="001F6624"/>
    <w:rsid w:val="002044A6"/>
    <w:rsid w:val="00227EF7"/>
    <w:rsid w:val="00232F08"/>
    <w:rsid w:val="00235BB0"/>
    <w:rsid w:val="00236B74"/>
    <w:rsid w:val="00247508"/>
    <w:rsid w:val="002517CC"/>
    <w:rsid w:val="00256629"/>
    <w:rsid w:val="0026039A"/>
    <w:rsid w:val="00272327"/>
    <w:rsid w:val="0027497B"/>
    <w:rsid w:val="00277F5F"/>
    <w:rsid w:val="00282FA0"/>
    <w:rsid w:val="00290E17"/>
    <w:rsid w:val="002A2B4E"/>
    <w:rsid w:val="002B04E2"/>
    <w:rsid w:val="002B04EB"/>
    <w:rsid w:val="002B7D5B"/>
    <w:rsid w:val="002D2F98"/>
    <w:rsid w:val="002E1A1E"/>
    <w:rsid w:val="002E3539"/>
    <w:rsid w:val="002F3C15"/>
    <w:rsid w:val="002F4059"/>
    <w:rsid w:val="002F46F7"/>
    <w:rsid w:val="00300507"/>
    <w:rsid w:val="00303963"/>
    <w:rsid w:val="00307498"/>
    <w:rsid w:val="00322EBC"/>
    <w:rsid w:val="00325419"/>
    <w:rsid w:val="0032706D"/>
    <w:rsid w:val="00330BED"/>
    <w:rsid w:val="00334FE6"/>
    <w:rsid w:val="00340766"/>
    <w:rsid w:val="003454F0"/>
    <w:rsid w:val="00355B3B"/>
    <w:rsid w:val="00394245"/>
    <w:rsid w:val="003B3CAE"/>
    <w:rsid w:val="003B3EF9"/>
    <w:rsid w:val="003C7C45"/>
    <w:rsid w:val="003D74A4"/>
    <w:rsid w:val="003E1EE3"/>
    <w:rsid w:val="003E737B"/>
    <w:rsid w:val="003F0592"/>
    <w:rsid w:val="004008D0"/>
    <w:rsid w:val="00422255"/>
    <w:rsid w:val="00447D2A"/>
    <w:rsid w:val="004A1582"/>
    <w:rsid w:val="004E26A0"/>
    <w:rsid w:val="00503449"/>
    <w:rsid w:val="0051107A"/>
    <w:rsid w:val="00534F31"/>
    <w:rsid w:val="00540C72"/>
    <w:rsid w:val="00544555"/>
    <w:rsid w:val="00545D52"/>
    <w:rsid w:val="00546255"/>
    <w:rsid w:val="00551825"/>
    <w:rsid w:val="00552910"/>
    <w:rsid w:val="00562323"/>
    <w:rsid w:val="005653F1"/>
    <w:rsid w:val="00585249"/>
    <w:rsid w:val="005B4DC5"/>
    <w:rsid w:val="005C65E2"/>
    <w:rsid w:val="0060212E"/>
    <w:rsid w:val="0060290F"/>
    <w:rsid w:val="00603051"/>
    <w:rsid w:val="00604924"/>
    <w:rsid w:val="00612830"/>
    <w:rsid w:val="0061524F"/>
    <w:rsid w:val="00630149"/>
    <w:rsid w:val="00631492"/>
    <w:rsid w:val="00646375"/>
    <w:rsid w:val="006530D0"/>
    <w:rsid w:val="00662611"/>
    <w:rsid w:val="00663012"/>
    <w:rsid w:val="006964BB"/>
    <w:rsid w:val="006A164C"/>
    <w:rsid w:val="006A40FE"/>
    <w:rsid w:val="006A4A5E"/>
    <w:rsid w:val="006D18BC"/>
    <w:rsid w:val="006F7011"/>
    <w:rsid w:val="00700F67"/>
    <w:rsid w:val="007030C0"/>
    <w:rsid w:val="00706BD7"/>
    <w:rsid w:val="00731AB1"/>
    <w:rsid w:val="00747A41"/>
    <w:rsid w:val="00757B3B"/>
    <w:rsid w:val="00777F56"/>
    <w:rsid w:val="00781099"/>
    <w:rsid w:val="00781F64"/>
    <w:rsid w:val="007830FB"/>
    <w:rsid w:val="00787EE6"/>
    <w:rsid w:val="007B28ED"/>
    <w:rsid w:val="007C3F02"/>
    <w:rsid w:val="007C4841"/>
    <w:rsid w:val="007D5362"/>
    <w:rsid w:val="007D694A"/>
    <w:rsid w:val="007F6025"/>
    <w:rsid w:val="007F7B14"/>
    <w:rsid w:val="00800B72"/>
    <w:rsid w:val="008229B4"/>
    <w:rsid w:val="00832E3C"/>
    <w:rsid w:val="008347E6"/>
    <w:rsid w:val="00836B43"/>
    <w:rsid w:val="00842894"/>
    <w:rsid w:val="0084594C"/>
    <w:rsid w:val="00861827"/>
    <w:rsid w:val="008746FE"/>
    <w:rsid w:val="008776F6"/>
    <w:rsid w:val="00882EB8"/>
    <w:rsid w:val="008C0250"/>
    <w:rsid w:val="008C771C"/>
    <w:rsid w:val="008D4680"/>
    <w:rsid w:val="008F3F9B"/>
    <w:rsid w:val="008F7CF7"/>
    <w:rsid w:val="009126D8"/>
    <w:rsid w:val="0094343B"/>
    <w:rsid w:val="00984048"/>
    <w:rsid w:val="0099199A"/>
    <w:rsid w:val="0099402B"/>
    <w:rsid w:val="009A68BD"/>
    <w:rsid w:val="009D6A82"/>
    <w:rsid w:val="009E6470"/>
    <w:rsid w:val="00A25AD0"/>
    <w:rsid w:val="00A30070"/>
    <w:rsid w:val="00A353FE"/>
    <w:rsid w:val="00A505DB"/>
    <w:rsid w:val="00A60384"/>
    <w:rsid w:val="00A67958"/>
    <w:rsid w:val="00AA181F"/>
    <w:rsid w:val="00AA7075"/>
    <w:rsid w:val="00AB42D5"/>
    <w:rsid w:val="00AB5D25"/>
    <w:rsid w:val="00AC2077"/>
    <w:rsid w:val="00AC6974"/>
    <w:rsid w:val="00AD0AE9"/>
    <w:rsid w:val="00B01C93"/>
    <w:rsid w:val="00B167AA"/>
    <w:rsid w:val="00B20097"/>
    <w:rsid w:val="00B20866"/>
    <w:rsid w:val="00B228CF"/>
    <w:rsid w:val="00B4102E"/>
    <w:rsid w:val="00B603EB"/>
    <w:rsid w:val="00B60D51"/>
    <w:rsid w:val="00B66C8C"/>
    <w:rsid w:val="00B85526"/>
    <w:rsid w:val="00B865B4"/>
    <w:rsid w:val="00B94271"/>
    <w:rsid w:val="00BA3B94"/>
    <w:rsid w:val="00BA514A"/>
    <w:rsid w:val="00BB151D"/>
    <w:rsid w:val="00BF6BE2"/>
    <w:rsid w:val="00C15E39"/>
    <w:rsid w:val="00C37BD5"/>
    <w:rsid w:val="00C53375"/>
    <w:rsid w:val="00C535DD"/>
    <w:rsid w:val="00C565E8"/>
    <w:rsid w:val="00C6002F"/>
    <w:rsid w:val="00C618E6"/>
    <w:rsid w:val="00C729FF"/>
    <w:rsid w:val="00C876DE"/>
    <w:rsid w:val="00CA6C70"/>
    <w:rsid w:val="00CC785F"/>
    <w:rsid w:val="00CF1EC3"/>
    <w:rsid w:val="00CF3C4B"/>
    <w:rsid w:val="00D01888"/>
    <w:rsid w:val="00D019F1"/>
    <w:rsid w:val="00D01A8F"/>
    <w:rsid w:val="00D0545B"/>
    <w:rsid w:val="00D25B03"/>
    <w:rsid w:val="00D35622"/>
    <w:rsid w:val="00D36416"/>
    <w:rsid w:val="00D37331"/>
    <w:rsid w:val="00D466F4"/>
    <w:rsid w:val="00D51000"/>
    <w:rsid w:val="00D519C1"/>
    <w:rsid w:val="00D61B28"/>
    <w:rsid w:val="00D63816"/>
    <w:rsid w:val="00D86802"/>
    <w:rsid w:val="00DB2478"/>
    <w:rsid w:val="00DB59B5"/>
    <w:rsid w:val="00DC4780"/>
    <w:rsid w:val="00DD00D9"/>
    <w:rsid w:val="00DD527F"/>
    <w:rsid w:val="00DD5E6D"/>
    <w:rsid w:val="00DE0058"/>
    <w:rsid w:val="00E007FD"/>
    <w:rsid w:val="00E05EF7"/>
    <w:rsid w:val="00E14B10"/>
    <w:rsid w:val="00E21A37"/>
    <w:rsid w:val="00E33E8C"/>
    <w:rsid w:val="00E34EF7"/>
    <w:rsid w:val="00E410AF"/>
    <w:rsid w:val="00E42334"/>
    <w:rsid w:val="00E42704"/>
    <w:rsid w:val="00E43AA2"/>
    <w:rsid w:val="00E54A8C"/>
    <w:rsid w:val="00E851F7"/>
    <w:rsid w:val="00E86767"/>
    <w:rsid w:val="00E9665F"/>
    <w:rsid w:val="00EB0D6A"/>
    <w:rsid w:val="00ED34AC"/>
    <w:rsid w:val="00ED6FF8"/>
    <w:rsid w:val="00EE3B03"/>
    <w:rsid w:val="00F01B9B"/>
    <w:rsid w:val="00F12213"/>
    <w:rsid w:val="00F16E06"/>
    <w:rsid w:val="00F76F01"/>
    <w:rsid w:val="00F860CA"/>
    <w:rsid w:val="00F90DA2"/>
    <w:rsid w:val="00F958C8"/>
    <w:rsid w:val="00FC00AA"/>
    <w:rsid w:val="00FD51D9"/>
    <w:rsid w:val="00FD5FDD"/>
    <w:rsid w:val="00FE0703"/>
    <w:rsid w:val="00FE09C0"/>
    <w:rsid w:val="00FE1F6E"/>
    <w:rsid w:val="00FE449D"/>
    <w:rsid w:val="00FE584D"/>
    <w:rsid w:val="00FF2EDB"/>
    <w:rsid w:val="00FF5049"/>
    <w:rsid w:val="00FF6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4BB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964BB"/>
    <w:pPr>
      <w:keepNext/>
      <w:jc w:val="center"/>
      <w:outlineLvl w:val="0"/>
    </w:pPr>
    <w:rPr>
      <w:b/>
      <w:bCs/>
      <w:sz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4460"/>
    <w:rPr>
      <w:rFonts w:asciiTheme="majorHAnsi" w:eastAsiaTheme="majorEastAsia" w:hAnsiTheme="majorHAnsi" w:cstheme="majorBidi"/>
      <w:b/>
      <w:bCs/>
      <w:kern w:val="32"/>
      <w:sz w:val="32"/>
      <w:szCs w:val="32"/>
      <w:lang w:val="ru-RU" w:eastAsia="ru-RU"/>
    </w:rPr>
  </w:style>
  <w:style w:type="paragraph" w:styleId="Title">
    <w:name w:val="Title"/>
    <w:basedOn w:val="Normal"/>
    <w:link w:val="TitleChar"/>
    <w:uiPriority w:val="99"/>
    <w:qFormat/>
    <w:rsid w:val="006964BB"/>
    <w:pPr>
      <w:jc w:val="center"/>
    </w:pPr>
    <w:rPr>
      <w:sz w:val="28"/>
      <w:lang w:val="uk-UA"/>
    </w:rPr>
  </w:style>
  <w:style w:type="character" w:customStyle="1" w:styleId="TitleChar">
    <w:name w:val="Title Char"/>
    <w:basedOn w:val="DefaultParagraphFont"/>
    <w:link w:val="Title"/>
    <w:uiPriority w:val="10"/>
    <w:rsid w:val="001D4460"/>
    <w:rPr>
      <w:rFonts w:asciiTheme="majorHAnsi" w:eastAsiaTheme="majorEastAsia" w:hAnsiTheme="majorHAnsi" w:cstheme="majorBidi"/>
      <w:b/>
      <w:bCs/>
      <w:kern w:val="28"/>
      <w:sz w:val="32"/>
      <w:szCs w:val="32"/>
      <w:lang w:val="ru-RU" w:eastAsia="ru-RU"/>
    </w:rPr>
  </w:style>
  <w:style w:type="paragraph" w:styleId="Header">
    <w:name w:val="header"/>
    <w:basedOn w:val="Normal"/>
    <w:link w:val="HeaderChar"/>
    <w:uiPriority w:val="99"/>
    <w:rsid w:val="0061524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1524F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4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1524F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5554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735</TotalTime>
  <Pages>1</Pages>
  <Words>1133</Words>
  <Characters>647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Archik</dc:creator>
  <cp:keywords/>
  <dc:description/>
  <cp:lastModifiedBy>Ірина</cp:lastModifiedBy>
  <cp:revision>46</cp:revision>
  <cp:lastPrinted>2019-06-06T11:28:00Z</cp:lastPrinted>
  <dcterms:created xsi:type="dcterms:W3CDTF">2019-03-19T14:49:00Z</dcterms:created>
  <dcterms:modified xsi:type="dcterms:W3CDTF">2020-01-16T15:13:00Z</dcterms:modified>
</cp:coreProperties>
</file>